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F1B9" w14:textId="59C2C47E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0776683"/>
      <w:bookmarkStart w:id="1" w:name="_Toc68014623"/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14963">
        <w:rPr>
          <w:rFonts w:ascii="Arial" w:hAnsi="Arial"/>
          <w:b/>
          <w:bCs/>
          <w:sz w:val="24"/>
          <w:szCs w:val="24"/>
        </w:rPr>
        <w:t>9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</w:t>
      </w:r>
      <w:r w:rsidR="00D65797">
        <w:rPr>
          <w:rFonts w:ascii="Arial" w:hAnsi="Arial"/>
          <w:b/>
          <w:bCs/>
          <w:sz w:val="24"/>
          <w:szCs w:val="24"/>
        </w:rPr>
        <w:t xml:space="preserve">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9E1644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9E1644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5B6F20">
        <w:rPr>
          <w:rFonts w:ascii="Arial" w:hAnsi="Arial" w:cs="Arial"/>
          <w:b/>
          <w:bCs/>
          <w:color w:val="000000" w:themeColor="text1"/>
          <w:sz w:val="26"/>
          <w:szCs w:val="26"/>
        </w:rPr>
        <w:t>09146</w:t>
      </w:r>
    </w:p>
    <w:p w14:paraId="73C0A96F" w14:textId="0C42296A" w:rsidR="00046405" w:rsidRDefault="005D7E2D" w:rsidP="000464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Online Meeting, 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August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17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>-2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9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A5EE6A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96F5C">
              <w:rPr>
                <w:i/>
                <w:noProof/>
                <w:sz w:val="14"/>
              </w:rPr>
              <w:t>2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5D6D774B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E5A5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3BEF05EC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4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77E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13739AD" w:rsidR="00B70BA6" w:rsidRDefault="00AD6D55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103D7827" w:rsidR="00B70BA6" w:rsidRDefault="00B70BA6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794F3E25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64FC">
              <w:t>38.</w:t>
            </w:r>
            <w:r>
              <w:t>3</w:t>
            </w:r>
            <w:r w:rsidR="002E5A56">
              <w:t>31</w:t>
            </w:r>
            <w:r>
              <w:t xml:space="preserve"> CR for </w:t>
            </w:r>
            <w:r w:rsidR="00853A90">
              <w:t>MBS</w:t>
            </w:r>
            <w:r>
              <w:t xml:space="preserve"> UE capabilit</w:t>
            </w:r>
            <w:r w:rsidR="007034AF">
              <w:t>y corrections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3D6AEF2B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2C973F15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2962432D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77E6E">
              <w:t>8</w:t>
            </w:r>
            <w:r>
              <w:t>-</w:t>
            </w:r>
            <w:r w:rsidR="00477E6E">
              <w:t>23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0A3290BC" w:rsidR="00B70BA6" w:rsidRDefault="007034AF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53C8E84C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A347" w14:textId="66951ECE" w:rsidR="003C4C2F" w:rsidRDefault="007034AF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E742C">
              <w:rPr>
                <w:noProof/>
              </w:rPr>
              <w:t xml:space="preserve"> of R17 </w:t>
            </w:r>
            <w:r w:rsidR="00924312">
              <w:rPr>
                <w:noProof/>
              </w:rPr>
              <w:t>MBS</w:t>
            </w:r>
            <w:r w:rsidR="007E742C">
              <w:rPr>
                <w:noProof/>
              </w:rPr>
              <w:t xml:space="preserve"> </w:t>
            </w:r>
            <w:r>
              <w:rPr>
                <w:noProof/>
              </w:rPr>
              <w:t>capabiliy following the agreement made during RAN2#11</w:t>
            </w:r>
            <w:r w:rsidR="00477E6E">
              <w:rPr>
                <w:noProof/>
              </w:rPr>
              <w:t>9</w:t>
            </w:r>
            <w:r>
              <w:rPr>
                <w:noProof/>
              </w:rPr>
              <w:t>-e</w:t>
            </w:r>
            <w:r w:rsidR="007E742C">
              <w:rPr>
                <w:noProof/>
              </w:rPr>
              <w:t>.</w:t>
            </w:r>
          </w:p>
          <w:p w14:paraId="2DCF48D7" w14:textId="77777777" w:rsidR="00D718A9" w:rsidRDefault="00D718A9" w:rsidP="00D7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=&gt;Replace IE </w:t>
            </w:r>
            <w:r w:rsidRPr="00A0535F">
              <w:rPr>
                <w:i/>
                <w:iCs/>
                <w:lang w:eastAsia="zh-CN"/>
              </w:rPr>
              <w:t>maxNumberRNTIs-MBS-r17</w:t>
            </w:r>
            <w:r>
              <w:rPr>
                <w:lang w:eastAsia="zh-CN"/>
              </w:rPr>
              <w:t xml:space="preserve"> by two separate IEs </w:t>
            </w:r>
            <w:r w:rsidRPr="00A0535F">
              <w:rPr>
                <w:i/>
                <w:iCs/>
                <w:lang w:eastAsia="zh-CN"/>
              </w:rPr>
              <w:t>maxNumberG-RNTIs-r17</w:t>
            </w:r>
            <w:r>
              <w:rPr>
                <w:lang w:eastAsia="zh-CN"/>
              </w:rPr>
              <w:t xml:space="preserve"> and </w:t>
            </w:r>
            <w:r w:rsidRPr="00A0535F">
              <w:rPr>
                <w:i/>
                <w:iCs/>
                <w:lang w:eastAsia="zh-CN"/>
              </w:rPr>
              <w:t>maxNumberG-CS-RNTIs-r17</w:t>
            </w:r>
            <w:r>
              <w:rPr>
                <w:lang w:eastAsia="zh-CN"/>
              </w:rPr>
              <w:t xml:space="preserve"> and set the values to 8. (Note that the addition of these two IEs is implemented by UE capability mega CR)</w:t>
            </w:r>
          </w:p>
          <w:p w14:paraId="54DADDA4" w14:textId="5219E1F7" w:rsidR="00477E6E" w:rsidRDefault="00477E6E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F5F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74836" w14:textId="64EA25FE" w:rsidR="00760F5F" w:rsidRDefault="00760F5F" w:rsidP="00760F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Remove </w:t>
            </w:r>
            <w:r w:rsidRPr="00A0535F">
              <w:rPr>
                <w:i/>
                <w:iCs/>
                <w:lang w:eastAsia="zh-CN"/>
              </w:rPr>
              <w:t>maxNumberRNTIs-MBS-r17</w:t>
            </w:r>
            <w:r>
              <w:rPr>
                <w:lang w:eastAsia="zh-CN"/>
              </w:rPr>
              <w:t xml:space="preserve"> from the </w:t>
            </w:r>
            <w:r w:rsidR="007D2AB3">
              <w:rPr>
                <w:rFonts w:cs="Arial"/>
              </w:rPr>
              <w:t>sequence</w:t>
            </w:r>
            <w:r w:rsidR="007D2A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hosting MAC parameter in section 6.3.3</w:t>
            </w:r>
          </w:p>
          <w:p w14:paraId="4381A2E8" w14:textId="77777777" w:rsidR="00760F5F" w:rsidRDefault="00760F5F" w:rsidP="00760F5F">
            <w:pPr>
              <w:pStyle w:val="CRCoverPage"/>
              <w:spacing w:after="0"/>
              <w:rPr>
                <w:noProof/>
              </w:rPr>
            </w:pPr>
          </w:p>
          <w:p w14:paraId="5F537678" w14:textId="77777777" w:rsidR="00760F5F" w:rsidRDefault="00760F5F" w:rsidP="00760F5F">
            <w:pPr>
              <w:pStyle w:val="CRCoverPage"/>
              <w:spacing w:before="12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FF4D1C8" w14:textId="77777777" w:rsidR="00760F5F" w:rsidRPr="00821F0B" w:rsidRDefault="00760F5F" w:rsidP="00760F5F">
            <w:pPr>
              <w:pStyle w:val="CRCoverPage"/>
              <w:spacing w:before="12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5A4E7BF" w14:textId="0782E9D6" w:rsidR="00760F5F" w:rsidRPr="00A84603" w:rsidRDefault="00760F5F" w:rsidP="00760F5F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  <w:r>
              <w:rPr>
                <w:rFonts w:cs="Arial"/>
              </w:rPr>
              <w:t>G-RNTI/G-CS-RNTI configuration for MBS multicast reception</w:t>
            </w:r>
          </w:p>
          <w:p w14:paraId="725B56E3" w14:textId="77777777" w:rsidR="00760F5F" w:rsidRDefault="00760F5F" w:rsidP="00760F5F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17B596D1" w14:textId="65318C72" w:rsidR="00760F5F" w:rsidRDefault="00760F5F" w:rsidP="00760F5F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  <w:r>
              <w:rPr>
                <w:rFonts w:eastAsia="等线" w:cs="Arial"/>
                <w:lang w:eastAsia="zh-CN"/>
              </w:rPr>
              <w:t>I</w:t>
            </w:r>
            <w:r>
              <w:rPr>
                <w:rFonts w:cs="Arial"/>
              </w:rPr>
              <w:t xml:space="preserve">f the UE supports this change and the network does not, there </w:t>
            </w:r>
            <w:r w:rsidR="00A0535F">
              <w:rPr>
                <w:rFonts w:cs="Arial"/>
              </w:rPr>
              <w:t>will be</w:t>
            </w:r>
            <w:r>
              <w:rPr>
                <w:rFonts w:cs="Arial"/>
              </w:rPr>
              <w:t xml:space="preserve"> </w:t>
            </w:r>
            <w:r w:rsidR="00A0535F">
              <w:rPr>
                <w:rFonts w:cs="Arial"/>
              </w:rPr>
              <w:t xml:space="preserve">decoding error when receiving the sequence </w:t>
            </w:r>
            <w:r w:rsidR="00A0535F" w:rsidRPr="00A0535F">
              <w:rPr>
                <w:rFonts w:cs="Arial"/>
                <w:i/>
                <w:iCs/>
              </w:rPr>
              <w:t>MAC-ParametersCommon</w:t>
            </w:r>
            <w:r>
              <w:t>.</w:t>
            </w:r>
          </w:p>
          <w:p w14:paraId="3AAEB85E" w14:textId="06715842" w:rsidR="00760F5F" w:rsidRDefault="00760F5F" w:rsidP="00760F5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I</w:t>
            </w:r>
            <w:r>
              <w:rPr>
                <w:rFonts w:cs="Arial"/>
              </w:rPr>
              <w:t xml:space="preserve">f the UE does not support this change and the network supports, </w:t>
            </w:r>
            <w:r w:rsidR="00A0535F">
              <w:rPr>
                <w:rFonts w:cs="Arial"/>
              </w:rPr>
              <w:t xml:space="preserve">there will be also decoding error when receiving the sequence </w:t>
            </w:r>
            <w:r w:rsidR="00A0535F" w:rsidRPr="00A0535F">
              <w:rPr>
                <w:rFonts w:cs="Arial"/>
                <w:i/>
                <w:iCs/>
              </w:rPr>
              <w:t>MAC-ParametersCommon</w:t>
            </w:r>
            <w:r>
              <w:t>.</w:t>
            </w:r>
          </w:p>
          <w:p w14:paraId="0D68A4D6" w14:textId="16885278" w:rsidR="00760F5F" w:rsidRDefault="00760F5F" w:rsidP="00760F5F">
            <w:pPr>
              <w:pStyle w:val="CRCoverPage"/>
              <w:spacing w:after="0"/>
              <w:rPr>
                <w:noProof/>
              </w:rPr>
            </w:pPr>
          </w:p>
        </w:tc>
      </w:tr>
      <w:tr w:rsidR="00760F5F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760F5F" w:rsidRDefault="00760F5F" w:rsidP="00760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760F5F" w:rsidRDefault="00760F5F" w:rsidP="00760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F5F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4DA6865C" w:rsidR="00760F5F" w:rsidRDefault="00760F5F" w:rsidP="00760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made during RAN2#119-e for R17 MBS UE capabilities is not captured at 38.331.</w:t>
            </w:r>
          </w:p>
        </w:tc>
      </w:tr>
      <w:tr w:rsidR="00760F5F" w14:paraId="2AE628AB" w14:textId="77777777" w:rsidTr="003C4C2F">
        <w:tc>
          <w:tcPr>
            <w:tcW w:w="2694" w:type="dxa"/>
            <w:gridSpan w:val="2"/>
          </w:tcPr>
          <w:p w14:paraId="3BC87547" w14:textId="77777777" w:rsidR="00760F5F" w:rsidRDefault="00760F5F" w:rsidP="00760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60F5F" w:rsidRDefault="00760F5F" w:rsidP="00760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F5F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60E7CC68" w:rsidR="00760F5F" w:rsidRDefault="00760F5F" w:rsidP="00760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60F5F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60F5F" w:rsidRDefault="00760F5F" w:rsidP="00760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60F5F" w:rsidRDefault="00760F5F" w:rsidP="00760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F5F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60F5F" w:rsidRDefault="00760F5F" w:rsidP="00760F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60F5F" w:rsidRDefault="00760F5F" w:rsidP="00760F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F5F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552D4DBE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134EB742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C8317" w14:textId="77777777" w:rsidR="00760F5F" w:rsidRDefault="00760F5F" w:rsidP="00760F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484FF037" w:rsidR="00760F5F" w:rsidRDefault="00760F5F" w:rsidP="00760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0F5F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60F5F" w:rsidRDefault="00760F5F" w:rsidP="00760F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60F5F" w:rsidRDefault="00760F5F" w:rsidP="00760F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60F5F" w:rsidRDefault="00760F5F" w:rsidP="00760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F5F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60F5F" w:rsidRDefault="00760F5F" w:rsidP="00760F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60F5F" w:rsidRDefault="00760F5F" w:rsidP="0076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60F5F" w:rsidRDefault="00760F5F" w:rsidP="00760F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60F5F" w:rsidRDefault="00760F5F" w:rsidP="00760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F5F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60F5F" w:rsidRDefault="00760F5F" w:rsidP="00760F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60F5F" w:rsidRDefault="00760F5F" w:rsidP="00760F5F">
            <w:pPr>
              <w:pStyle w:val="CRCoverPage"/>
              <w:spacing w:after="0"/>
              <w:rPr>
                <w:noProof/>
              </w:rPr>
            </w:pPr>
          </w:p>
        </w:tc>
      </w:tr>
      <w:tr w:rsidR="00760F5F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60F5F" w:rsidRDefault="00760F5F" w:rsidP="0076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F5F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60F5F" w:rsidRPr="008863B9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60F5F" w:rsidRPr="008863B9" w:rsidRDefault="00760F5F" w:rsidP="00760F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F5F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60F5F" w:rsidRDefault="00760F5F" w:rsidP="00760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60F5F" w:rsidRDefault="00760F5F" w:rsidP="0076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B629E3D" w14:textId="2925F745" w:rsidR="00CB31FC" w:rsidRPr="00950975" w:rsidRDefault="00EF3AAD" w:rsidP="00CB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60777078"/>
      <w:bookmarkStart w:id="4" w:name="_Toc68015018"/>
      <w:r>
        <w:rPr>
          <w:i/>
          <w:noProof/>
        </w:rPr>
        <w:lastRenderedPageBreak/>
        <w:t>Start of</w:t>
      </w:r>
      <w:r w:rsidR="00CE3F36">
        <w:rPr>
          <w:i/>
          <w:noProof/>
        </w:rPr>
        <w:t xml:space="preserve"> change</w:t>
      </w:r>
      <w:bookmarkEnd w:id="3"/>
      <w:bookmarkEnd w:id="4"/>
    </w:p>
    <w:p w14:paraId="48C51C11" w14:textId="77777777" w:rsidR="00C80C83" w:rsidRDefault="00C80C83" w:rsidP="00C80C83">
      <w:pPr>
        <w:pStyle w:val="Heading3"/>
      </w:pPr>
      <w:r>
        <w:t>6.3.3</w:t>
      </w:r>
      <w:r>
        <w:tab/>
      </w:r>
      <w:r w:rsidRPr="00D363F8">
        <w:t>UE capability information elements</w:t>
      </w:r>
    </w:p>
    <w:p w14:paraId="27D9597D" w14:textId="77777777" w:rsidR="00C80C83" w:rsidRPr="00C80C83" w:rsidRDefault="00C80C83" w:rsidP="00C80C83">
      <w:pPr>
        <w:rPr>
          <w:rFonts w:eastAsiaTheme="minorEastAsia"/>
        </w:rPr>
      </w:pPr>
    </w:p>
    <w:p w14:paraId="49DE8DDB" w14:textId="46C858CD" w:rsidR="00175FAA" w:rsidRDefault="003F78B5" w:rsidP="00EF3AA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18593428" w14:textId="77777777" w:rsidR="002D7685" w:rsidRPr="00962B3F" w:rsidRDefault="002D7685" w:rsidP="002D7685">
      <w:pPr>
        <w:pStyle w:val="Heading4"/>
        <w:rPr>
          <w:rFonts w:eastAsia="Malgun Gothic"/>
        </w:rPr>
      </w:pPr>
      <w:bookmarkStart w:id="5" w:name="_Toc60777459"/>
      <w:bookmarkStart w:id="6" w:name="_Toc100930387"/>
      <w:r w:rsidRPr="00962B3F">
        <w:rPr>
          <w:rFonts w:eastAsia="Malgun Gothic"/>
        </w:rPr>
        <w:t>–</w:t>
      </w:r>
      <w:r w:rsidRPr="00962B3F">
        <w:rPr>
          <w:rFonts w:eastAsia="Malgun Gothic"/>
        </w:rPr>
        <w:tab/>
      </w:r>
      <w:r w:rsidRPr="00962B3F">
        <w:rPr>
          <w:rFonts w:eastAsia="Malgun Gothic"/>
          <w:i/>
        </w:rPr>
        <w:t>MAC-Parameters</w:t>
      </w:r>
      <w:bookmarkEnd w:id="5"/>
      <w:bookmarkEnd w:id="6"/>
    </w:p>
    <w:p w14:paraId="31329F86" w14:textId="77777777" w:rsidR="002D7685" w:rsidRPr="00962B3F" w:rsidRDefault="002D7685" w:rsidP="002D7685">
      <w:pPr>
        <w:rPr>
          <w:rFonts w:eastAsia="Malgun Gothic"/>
        </w:rPr>
      </w:pPr>
      <w:r w:rsidRPr="00962B3F">
        <w:rPr>
          <w:rFonts w:eastAsia="Malgun Gothic"/>
        </w:rPr>
        <w:t xml:space="preserve">The IE </w:t>
      </w:r>
      <w:r w:rsidRPr="00962B3F">
        <w:rPr>
          <w:rFonts w:eastAsia="Malgun Gothic"/>
          <w:i/>
        </w:rPr>
        <w:t>MAC-Parameters</w:t>
      </w:r>
      <w:r w:rsidRPr="00962B3F">
        <w:rPr>
          <w:rFonts w:eastAsia="Malgun Gothic"/>
        </w:rPr>
        <w:t xml:space="preserve"> </w:t>
      </w:r>
      <w:proofErr w:type="gramStart"/>
      <w:r w:rsidRPr="00962B3F">
        <w:rPr>
          <w:rFonts w:eastAsia="Malgun Gothic"/>
        </w:rPr>
        <w:t>is</w:t>
      </w:r>
      <w:proofErr w:type="gramEnd"/>
      <w:r w:rsidRPr="00962B3F">
        <w:rPr>
          <w:rFonts w:eastAsia="Malgun Gothic"/>
        </w:rPr>
        <w:t xml:space="preserve"> used to convey capabilities related to MAC.</w:t>
      </w:r>
    </w:p>
    <w:p w14:paraId="7E1EABF8" w14:textId="77777777" w:rsidR="002D7685" w:rsidRPr="00962B3F" w:rsidRDefault="002D7685" w:rsidP="002D7685">
      <w:pPr>
        <w:pStyle w:val="TH"/>
        <w:rPr>
          <w:rFonts w:eastAsia="Malgun Gothic"/>
        </w:rPr>
      </w:pPr>
      <w:r w:rsidRPr="00962B3F">
        <w:rPr>
          <w:rFonts w:eastAsia="Malgun Gothic"/>
          <w:i/>
        </w:rPr>
        <w:t>MAC-Parameters</w:t>
      </w:r>
      <w:r w:rsidRPr="00962B3F">
        <w:rPr>
          <w:rFonts w:eastAsia="Malgun Gothic"/>
        </w:rPr>
        <w:t xml:space="preserve"> information element</w:t>
      </w:r>
    </w:p>
    <w:p w14:paraId="0F039AE0" w14:textId="77777777" w:rsidR="002D7685" w:rsidRDefault="002D7685" w:rsidP="00EF3AAD">
      <w:pPr>
        <w:rPr>
          <w:rFonts w:eastAsiaTheme="minorEastAsia"/>
        </w:rPr>
      </w:pPr>
    </w:p>
    <w:p w14:paraId="2BC4895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DD5F91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04C0E3E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50AB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A9B00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5D1EAC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29D5D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6CFEC19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54FE1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A4A28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FBFDA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2F3E6C4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CD72C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MAC-Parameters-v1700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B92DF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mac-ParametersFR2-2-r17         MAC-ParametersFR2-2-r17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24FEE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615390C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E6DAD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6575A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B5FF09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A9ED2F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A1000F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302805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0162D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A38B90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1F17D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E3365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A8F60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3F37AD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EBCF74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2664E5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9D7E4E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lastRenderedPageBreak/>
        <w:t xml:space="preserve">    lch-ToConfiguredGrantMapping-r16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A762E0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2D11C9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B42700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ECF6AB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 R4 8-1: MPE</w:t>
      </w:r>
    </w:p>
    <w:p w14:paraId="563EE47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tdd-MPE-P-MPR-Reporting-r16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5CED90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lcid-ExtensionIAB-r16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69E0A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7DC361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613FED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spCell-BFR-CBRA-r16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25AE2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896821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0A165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srs-ResourceId-Ext-r16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08850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E3A9C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F4B0B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enhancedUuDRX-forSidelink-r17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E2B9D7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7A44C14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mg-ActivationRequestPRS-Meas-r17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AB7EC4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3CF13DA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mg-ActivationCommPRS-Meas-r17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DD64CC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intraCG-Prioritization-r17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14BB7A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jointPrioritizationCG-Retx-Timer-r17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0D20B5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survivalTime-r17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50ACC8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lcg-ExtensionIAB-r17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A54ED12" w14:textId="212F3C56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del w:id="7" w:author="Xuelong Wang" w:date="2022-08-23T14:59:00Z">
        <w:r w:rsidRPr="002D7685" w:rsidDel="00BB2937">
          <w:rPr>
            <w:rFonts w:ascii="Courier New" w:hAnsi="Courier New"/>
            <w:noProof/>
            <w:sz w:val="16"/>
            <w:lang w:eastAsia="en-GB"/>
          </w:rPr>
          <w:delText xml:space="preserve">    maxNumberRNTIs-MBS-r17                   </w:delText>
        </w:r>
        <w:r w:rsidRPr="002D7685" w:rsidDel="00BB2937">
          <w:rPr>
            <w:rFonts w:ascii="Courier New" w:hAnsi="Courier New"/>
            <w:noProof/>
            <w:color w:val="993366"/>
            <w:sz w:val="16"/>
            <w:lang w:eastAsia="en-GB"/>
          </w:rPr>
          <w:delText>INTEGER</w:delText>
        </w:r>
        <w:r w:rsidRPr="002D7685" w:rsidDel="00BB2937">
          <w:rPr>
            <w:rFonts w:ascii="Courier New" w:hAnsi="Courier New"/>
            <w:noProof/>
            <w:sz w:val="16"/>
            <w:lang w:eastAsia="en-GB"/>
          </w:rPr>
          <w:delText xml:space="preserve"> (1..ffsUpperLimit)  </w:delText>
        </w:r>
        <w:r w:rsidRPr="002D7685" w:rsidDel="00BB2937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2D7685" w:rsidDel="00BB2937">
          <w:rPr>
            <w:rFonts w:ascii="Courier New" w:hAnsi="Courier New"/>
            <w:noProof/>
            <w:sz w:val="16"/>
            <w:lang w:eastAsia="en-GB"/>
          </w:rPr>
          <w:delText xml:space="preserve">,       </w:delText>
        </w:r>
        <w:r w:rsidRPr="002D7685" w:rsidDel="00BB2937">
          <w:rPr>
            <w:rFonts w:ascii="Courier New" w:hAnsi="Courier New"/>
            <w:noProof/>
            <w:color w:val="808080"/>
            <w:sz w:val="16"/>
            <w:lang w:eastAsia="en-GB"/>
          </w:rPr>
          <w:delText>-- FFS</w:delText>
        </w:r>
      </w:del>
    </w:p>
    <w:p w14:paraId="0717C05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harq-FeedbackDisabled-r17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539AD7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uplink-Harq-ModeB-r17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0C026A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sr-TriggeredBy-TA-Report-r17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6698145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extendedDRX-CycleInactive-r17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50F32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38CB7D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4874C3F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8F8C7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0B822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C8BCC8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6A316A9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4D435F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C274DA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6AD9C77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drx-Adaptation-r16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C71AD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45DA3D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764357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A65054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08955B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4FA9C87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7C2A3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MAC-ParametersFR2-2-r17 ::=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6B4CA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directMCG-SCellActivation-r17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4696F8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directMCG-SCellActivationResume-r17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BE7557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directSCG-SCellActivation-r17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4C7B45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directSCG-SCellActivationResume-r17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C5F3BB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drx-Adaptation-r17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28C7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75442F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9905E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2784F79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31A3E6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10D9EA1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F7207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A47AF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skipUplinkTxDynamic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A0D855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3C0EB8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longDRX-Cycle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6B18E8E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5AC6CC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2D57C8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3176BB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8CEE9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A9711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secondaryDRX-Group-r16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646A9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F5986D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9675C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enhancedSkipUplinkTxDynamic-r16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F30B89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enhancedSkipUplinkTxConfigured-r16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276C2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26BE2A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7FE361D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2D0C8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eastAsiaTheme="minorEastAsia" w:hAnsi="Courier New"/>
          <w:noProof/>
          <w:sz w:val="16"/>
          <w:lang w:eastAsia="en-GB"/>
        </w:rPr>
        <w:t>MinTimeGap-r16 ::=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847B52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scs-15kHz-r16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{sl1, sl3}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1FE300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scs-30kHz-r16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{sl1, sl6}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F863F1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scs-60kHz-r16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{sl1, sl12}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C2FED9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scs-120kHz-r16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{sl2, sl24}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</w:p>
    <w:p w14:paraId="45BA913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eastAsiaTheme="minorEastAsia" w:hAnsi="Courier New"/>
          <w:noProof/>
          <w:sz w:val="16"/>
          <w:lang w:eastAsia="en-GB"/>
        </w:rPr>
        <w:t>}</w:t>
      </w:r>
    </w:p>
    <w:p w14:paraId="2162099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17473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MinTimeGapFR2-2-r17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14D76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scs-120kHz-r17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{sl2, sl24}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397BDD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scs-480kHz-r17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{sl8, sl96}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2F5AC8E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scs-960kHz-r17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{sl16, sl192}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D94F8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53CCEE8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E8380A" w14:textId="09FBF3D4" w:rsid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21C5CD21" w14:textId="70AEA786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  <w:r>
        <w:rPr>
          <w:rFonts w:ascii="Courier New" w:eastAsia="等线" w:hAnsi="Courier New" w:hint="eastAsia"/>
          <w:noProof/>
          <w:color w:val="808080"/>
          <w:sz w:val="16"/>
          <w:lang w:eastAsia="zh-CN"/>
        </w:rPr>
        <w:t>-</w:t>
      </w:r>
      <w:r>
        <w:rPr>
          <w:rFonts w:ascii="Courier New" w:eastAsia="等线" w:hAnsi="Courier New"/>
          <w:noProof/>
          <w:color w:val="808080"/>
          <w:sz w:val="16"/>
          <w:lang w:eastAsia="zh-CN"/>
        </w:rPr>
        <w:t>- ASN1STOP</w:t>
      </w:r>
    </w:p>
    <w:p w14:paraId="391098E9" w14:textId="2D18B795" w:rsidR="003F78B5" w:rsidRDefault="003F78B5" w:rsidP="002D7685">
      <w:pPr>
        <w:rPr>
          <w:rFonts w:eastAsiaTheme="minorEastAsia"/>
        </w:rPr>
      </w:pPr>
    </w:p>
    <w:p w14:paraId="2AD11D7B" w14:textId="4598D9E7" w:rsidR="000A6ED8" w:rsidRDefault="003F78B5" w:rsidP="00D5293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0BB94845" w14:textId="77777777" w:rsidR="00175FAA" w:rsidRPr="00950975" w:rsidRDefault="00175FAA" w:rsidP="0017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4EF854C9" w14:textId="77777777" w:rsidR="00175FAA" w:rsidRDefault="00175FAA" w:rsidP="00EF3AAD">
      <w:pPr>
        <w:rPr>
          <w:rFonts w:eastAsiaTheme="minorEastAsia"/>
        </w:rPr>
      </w:pPr>
    </w:p>
    <w:sectPr w:rsidR="00175FAA" w:rsidSect="00C31B6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1C0A0" w14:textId="77777777" w:rsidR="00F35248" w:rsidRDefault="00F35248">
      <w:r>
        <w:separator/>
      </w:r>
    </w:p>
  </w:endnote>
  <w:endnote w:type="continuationSeparator" w:id="0">
    <w:p w14:paraId="72A80EF4" w14:textId="77777777" w:rsidR="00F35248" w:rsidRDefault="00F3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5C604" w14:textId="77777777" w:rsidR="00F35248" w:rsidRDefault="00F35248">
      <w:r>
        <w:separator/>
      </w:r>
    </w:p>
  </w:footnote>
  <w:footnote w:type="continuationSeparator" w:id="0">
    <w:p w14:paraId="3E6B9EEA" w14:textId="77777777" w:rsidR="00F35248" w:rsidRDefault="00F35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1735E"/>
    <w:multiLevelType w:val="hybridMultilevel"/>
    <w:tmpl w:val="3A286BE6"/>
    <w:lvl w:ilvl="0" w:tplc="EDB850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5159294">
    <w:abstractNumId w:val="1"/>
  </w:num>
  <w:num w:numId="2" w16cid:durableId="14205196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SyMDQzMDM2MTVR0lEKTi0uzszPAykwqgUAYj5OFSwAAAA="/>
  </w:docVars>
  <w:rsids>
    <w:rsidRoot w:val="004E213A"/>
    <w:rsid w:val="00000A8E"/>
    <w:rsid w:val="00006091"/>
    <w:rsid w:val="0001397F"/>
    <w:rsid w:val="0002019F"/>
    <w:rsid w:val="000217C9"/>
    <w:rsid w:val="0002186C"/>
    <w:rsid w:val="00022FAC"/>
    <w:rsid w:val="00027215"/>
    <w:rsid w:val="00027CEE"/>
    <w:rsid w:val="00033397"/>
    <w:rsid w:val="00034CDA"/>
    <w:rsid w:val="000352D8"/>
    <w:rsid w:val="00036C7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302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836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344C"/>
    <w:rsid w:val="0009665E"/>
    <w:rsid w:val="000A2570"/>
    <w:rsid w:val="000A2845"/>
    <w:rsid w:val="000A4057"/>
    <w:rsid w:val="000A4710"/>
    <w:rsid w:val="000A4A08"/>
    <w:rsid w:val="000A6570"/>
    <w:rsid w:val="000A6717"/>
    <w:rsid w:val="000A6ED8"/>
    <w:rsid w:val="000A7B8E"/>
    <w:rsid w:val="000B09FE"/>
    <w:rsid w:val="000B0CCE"/>
    <w:rsid w:val="000B34E9"/>
    <w:rsid w:val="000B4567"/>
    <w:rsid w:val="000B46A3"/>
    <w:rsid w:val="000B71D7"/>
    <w:rsid w:val="000B7267"/>
    <w:rsid w:val="000B7988"/>
    <w:rsid w:val="000C1815"/>
    <w:rsid w:val="000C23D7"/>
    <w:rsid w:val="000C3ECF"/>
    <w:rsid w:val="000C4CFF"/>
    <w:rsid w:val="000C51EF"/>
    <w:rsid w:val="000C68AF"/>
    <w:rsid w:val="000D1925"/>
    <w:rsid w:val="000D1F15"/>
    <w:rsid w:val="000D4F14"/>
    <w:rsid w:val="000D5865"/>
    <w:rsid w:val="000D58AB"/>
    <w:rsid w:val="000E09AA"/>
    <w:rsid w:val="000E1447"/>
    <w:rsid w:val="000E28DE"/>
    <w:rsid w:val="000F0548"/>
    <w:rsid w:val="000F3ED9"/>
    <w:rsid w:val="000F41F4"/>
    <w:rsid w:val="000F5E9D"/>
    <w:rsid w:val="00100828"/>
    <w:rsid w:val="0010333C"/>
    <w:rsid w:val="00103566"/>
    <w:rsid w:val="001045E9"/>
    <w:rsid w:val="001073E2"/>
    <w:rsid w:val="00110194"/>
    <w:rsid w:val="00114964"/>
    <w:rsid w:val="001201AF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0C2"/>
    <w:rsid w:val="00147A0A"/>
    <w:rsid w:val="00147AB3"/>
    <w:rsid w:val="001528AA"/>
    <w:rsid w:val="001542DD"/>
    <w:rsid w:val="001575FB"/>
    <w:rsid w:val="00160615"/>
    <w:rsid w:val="00161FF1"/>
    <w:rsid w:val="00162458"/>
    <w:rsid w:val="001632A5"/>
    <w:rsid w:val="0016337F"/>
    <w:rsid w:val="00163F3D"/>
    <w:rsid w:val="00164EC7"/>
    <w:rsid w:val="00166DE5"/>
    <w:rsid w:val="00167817"/>
    <w:rsid w:val="00167D4D"/>
    <w:rsid w:val="00167D5A"/>
    <w:rsid w:val="00170F89"/>
    <w:rsid w:val="00172633"/>
    <w:rsid w:val="00174CA4"/>
    <w:rsid w:val="00175FAA"/>
    <w:rsid w:val="001777EC"/>
    <w:rsid w:val="001801F7"/>
    <w:rsid w:val="00180E53"/>
    <w:rsid w:val="00182049"/>
    <w:rsid w:val="001841DF"/>
    <w:rsid w:val="001848C3"/>
    <w:rsid w:val="00190272"/>
    <w:rsid w:val="00190518"/>
    <w:rsid w:val="00190723"/>
    <w:rsid w:val="00195D26"/>
    <w:rsid w:val="001964DD"/>
    <w:rsid w:val="001A17E8"/>
    <w:rsid w:val="001A2AF7"/>
    <w:rsid w:val="001A423F"/>
    <w:rsid w:val="001A5A96"/>
    <w:rsid w:val="001B0A85"/>
    <w:rsid w:val="001B1EE2"/>
    <w:rsid w:val="001B5076"/>
    <w:rsid w:val="001C399B"/>
    <w:rsid w:val="001C6F6F"/>
    <w:rsid w:val="001C71A5"/>
    <w:rsid w:val="001C77A9"/>
    <w:rsid w:val="001D02C2"/>
    <w:rsid w:val="001D0750"/>
    <w:rsid w:val="001D1245"/>
    <w:rsid w:val="001D29E6"/>
    <w:rsid w:val="001D3583"/>
    <w:rsid w:val="001D677E"/>
    <w:rsid w:val="001E0C25"/>
    <w:rsid w:val="001E32B2"/>
    <w:rsid w:val="001F04DE"/>
    <w:rsid w:val="001F1643"/>
    <w:rsid w:val="001F168B"/>
    <w:rsid w:val="001F5261"/>
    <w:rsid w:val="001F528E"/>
    <w:rsid w:val="001F62A5"/>
    <w:rsid w:val="001F67A3"/>
    <w:rsid w:val="001F7F1E"/>
    <w:rsid w:val="001F7FB0"/>
    <w:rsid w:val="0020039B"/>
    <w:rsid w:val="00200A32"/>
    <w:rsid w:val="00203C5F"/>
    <w:rsid w:val="002064D7"/>
    <w:rsid w:val="00207334"/>
    <w:rsid w:val="0021061E"/>
    <w:rsid w:val="0021365C"/>
    <w:rsid w:val="00214746"/>
    <w:rsid w:val="002148DB"/>
    <w:rsid w:val="002156F2"/>
    <w:rsid w:val="0021641D"/>
    <w:rsid w:val="002172B7"/>
    <w:rsid w:val="0022097E"/>
    <w:rsid w:val="00222A49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47796"/>
    <w:rsid w:val="0025290E"/>
    <w:rsid w:val="0025296C"/>
    <w:rsid w:val="0025436F"/>
    <w:rsid w:val="002566D8"/>
    <w:rsid w:val="002569B8"/>
    <w:rsid w:val="0026000E"/>
    <w:rsid w:val="00263AD9"/>
    <w:rsid w:val="00265057"/>
    <w:rsid w:val="0026698F"/>
    <w:rsid w:val="00270478"/>
    <w:rsid w:val="002731F0"/>
    <w:rsid w:val="0027329A"/>
    <w:rsid w:val="00277ECB"/>
    <w:rsid w:val="00284D7D"/>
    <w:rsid w:val="00290720"/>
    <w:rsid w:val="002917AF"/>
    <w:rsid w:val="002A016C"/>
    <w:rsid w:val="002A167E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14B8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D7685"/>
    <w:rsid w:val="002E0381"/>
    <w:rsid w:val="002E0C51"/>
    <w:rsid w:val="002E1530"/>
    <w:rsid w:val="002E40B0"/>
    <w:rsid w:val="002E48AB"/>
    <w:rsid w:val="002E5A56"/>
    <w:rsid w:val="002F0A72"/>
    <w:rsid w:val="002F0B69"/>
    <w:rsid w:val="002F0EFF"/>
    <w:rsid w:val="002F3BDC"/>
    <w:rsid w:val="002F5DCE"/>
    <w:rsid w:val="002F78DA"/>
    <w:rsid w:val="002F7EB7"/>
    <w:rsid w:val="00303484"/>
    <w:rsid w:val="003046A5"/>
    <w:rsid w:val="00306F65"/>
    <w:rsid w:val="0030787B"/>
    <w:rsid w:val="00307C22"/>
    <w:rsid w:val="003113BD"/>
    <w:rsid w:val="00311BCE"/>
    <w:rsid w:val="00314F1D"/>
    <w:rsid w:val="00315451"/>
    <w:rsid w:val="003155C3"/>
    <w:rsid w:val="0031707C"/>
    <w:rsid w:val="003172DC"/>
    <w:rsid w:val="00320DD1"/>
    <w:rsid w:val="003227BD"/>
    <w:rsid w:val="00326F27"/>
    <w:rsid w:val="00331408"/>
    <w:rsid w:val="003330BD"/>
    <w:rsid w:val="0033453E"/>
    <w:rsid w:val="003376AE"/>
    <w:rsid w:val="003429D0"/>
    <w:rsid w:val="00342D2F"/>
    <w:rsid w:val="00342F83"/>
    <w:rsid w:val="00344928"/>
    <w:rsid w:val="003506FA"/>
    <w:rsid w:val="00350C52"/>
    <w:rsid w:val="003510A9"/>
    <w:rsid w:val="0035152A"/>
    <w:rsid w:val="00351E31"/>
    <w:rsid w:val="00352517"/>
    <w:rsid w:val="0035462D"/>
    <w:rsid w:val="003576B4"/>
    <w:rsid w:val="00363650"/>
    <w:rsid w:val="00374137"/>
    <w:rsid w:val="003757F8"/>
    <w:rsid w:val="00377A50"/>
    <w:rsid w:val="0038127C"/>
    <w:rsid w:val="00381A6D"/>
    <w:rsid w:val="0038334B"/>
    <w:rsid w:val="00385E83"/>
    <w:rsid w:val="0038615A"/>
    <w:rsid w:val="00387C93"/>
    <w:rsid w:val="00387FBB"/>
    <w:rsid w:val="00390390"/>
    <w:rsid w:val="003907C5"/>
    <w:rsid w:val="003914BF"/>
    <w:rsid w:val="00395844"/>
    <w:rsid w:val="00395EE2"/>
    <w:rsid w:val="00397F7B"/>
    <w:rsid w:val="003A09C1"/>
    <w:rsid w:val="003A5915"/>
    <w:rsid w:val="003B081E"/>
    <w:rsid w:val="003B0847"/>
    <w:rsid w:val="003B1D9D"/>
    <w:rsid w:val="003B2180"/>
    <w:rsid w:val="003B22C7"/>
    <w:rsid w:val="003B2FC7"/>
    <w:rsid w:val="003B35C7"/>
    <w:rsid w:val="003B3EA8"/>
    <w:rsid w:val="003C0337"/>
    <w:rsid w:val="003C34D8"/>
    <w:rsid w:val="003C3971"/>
    <w:rsid w:val="003C4ABA"/>
    <w:rsid w:val="003C4C2F"/>
    <w:rsid w:val="003C515A"/>
    <w:rsid w:val="003C5252"/>
    <w:rsid w:val="003D43B6"/>
    <w:rsid w:val="003D5CB6"/>
    <w:rsid w:val="003E12FC"/>
    <w:rsid w:val="003E5235"/>
    <w:rsid w:val="003F274E"/>
    <w:rsid w:val="003F37F8"/>
    <w:rsid w:val="003F3F03"/>
    <w:rsid w:val="003F6CD5"/>
    <w:rsid w:val="003F78B5"/>
    <w:rsid w:val="0040027F"/>
    <w:rsid w:val="00400618"/>
    <w:rsid w:val="004029C2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17F71"/>
    <w:rsid w:val="0042099A"/>
    <w:rsid w:val="00422112"/>
    <w:rsid w:val="004258AA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204"/>
    <w:rsid w:val="00463335"/>
    <w:rsid w:val="00463371"/>
    <w:rsid w:val="004637DE"/>
    <w:rsid w:val="00467C3F"/>
    <w:rsid w:val="00471E1F"/>
    <w:rsid w:val="004752B9"/>
    <w:rsid w:val="00475B76"/>
    <w:rsid w:val="00475BCB"/>
    <w:rsid w:val="004771F0"/>
    <w:rsid w:val="00477C84"/>
    <w:rsid w:val="00477E6E"/>
    <w:rsid w:val="00482F7A"/>
    <w:rsid w:val="0048319A"/>
    <w:rsid w:val="00484207"/>
    <w:rsid w:val="0049360F"/>
    <w:rsid w:val="00494C16"/>
    <w:rsid w:val="004A475F"/>
    <w:rsid w:val="004A4832"/>
    <w:rsid w:val="004B1BEF"/>
    <w:rsid w:val="004B49D9"/>
    <w:rsid w:val="004B7C60"/>
    <w:rsid w:val="004C1B4C"/>
    <w:rsid w:val="004C4624"/>
    <w:rsid w:val="004C6EFF"/>
    <w:rsid w:val="004D0CD5"/>
    <w:rsid w:val="004D3578"/>
    <w:rsid w:val="004D6DB0"/>
    <w:rsid w:val="004E207F"/>
    <w:rsid w:val="004E213A"/>
    <w:rsid w:val="004E22A8"/>
    <w:rsid w:val="004E448B"/>
    <w:rsid w:val="004E794D"/>
    <w:rsid w:val="004F0886"/>
    <w:rsid w:val="004F0ACF"/>
    <w:rsid w:val="004F4668"/>
    <w:rsid w:val="004F5EB8"/>
    <w:rsid w:val="004F77F6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08BA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2A2"/>
    <w:rsid w:val="00577B80"/>
    <w:rsid w:val="00583297"/>
    <w:rsid w:val="005861A6"/>
    <w:rsid w:val="00587266"/>
    <w:rsid w:val="00590827"/>
    <w:rsid w:val="0059368C"/>
    <w:rsid w:val="005954E1"/>
    <w:rsid w:val="00595EBB"/>
    <w:rsid w:val="00596F5C"/>
    <w:rsid w:val="005A150C"/>
    <w:rsid w:val="005A3C38"/>
    <w:rsid w:val="005A561B"/>
    <w:rsid w:val="005A5669"/>
    <w:rsid w:val="005B3242"/>
    <w:rsid w:val="005B44F8"/>
    <w:rsid w:val="005B6F20"/>
    <w:rsid w:val="005B72AE"/>
    <w:rsid w:val="005B7DAD"/>
    <w:rsid w:val="005C0CF2"/>
    <w:rsid w:val="005C2C66"/>
    <w:rsid w:val="005C5989"/>
    <w:rsid w:val="005C6BB7"/>
    <w:rsid w:val="005C7935"/>
    <w:rsid w:val="005D2E01"/>
    <w:rsid w:val="005D5952"/>
    <w:rsid w:val="005D5D81"/>
    <w:rsid w:val="005D7E2D"/>
    <w:rsid w:val="005E1749"/>
    <w:rsid w:val="005E295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FB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411C"/>
    <w:rsid w:val="006363CA"/>
    <w:rsid w:val="00637A92"/>
    <w:rsid w:val="00637AA6"/>
    <w:rsid w:val="00642092"/>
    <w:rsid w:val="0064313B"/>
    <w:rsid w:val="006444A6"/>
    <w:rsid w:val="00650100"/>
    <w:rsid w:val="00653ADD"/>
    <w:rsid w:val="0065705B"/>
    <w:rsid w:val="00664F9F"/>
    <w:rsid w:val="00666911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46D"/>
    <w:rsid w:val="00686BCC"/>
    <w:rsid w:val="00690468"/>
    <w:rsid w:val="00694780"/>
    <w:rsid w:val="006A20A2"/>
    <w:rsid w:val="006A26BB"/>
    <w:rsid w:val="006A26E2"/>
    <w:rsid w:val="006A36A0"/>
    <w:rsid w:val="006A4EA4"/>
    <w:rsid w:val="006B3ED6"/>
    <w:rsid w:val="006B6B97"/>
    <w:rsid w:val="006C2869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663"/>
    <w:rsid w:val="00701CFA"/>
    <w:rsid w:val="00701EDD"/>
    <w:rsid w:val="00702299"/>
    <w:rsid w:val="00703293"/>
    <w:rsid w:val="007034AF"/>
    <w:rsid w:val="007070BE"/>
    <w:rsid w:val="00714926"/>
    <w:rsid w:val="00714963"/>
    <w:rsid w:val="00715C3E"/>
    <w:rsid w:val="00716495"/>
    <w:rsid w:val="007178BA"/>
    <w:rsid w:val="00720A8F"/>
    <w:rsid w:val="0072100B"/>
    <w:rsid w:val="0073157D"/>
    <w:rsid w:val="00732993"/>
    <w:rsid w:val="007337FC"/>
    <w:rsid w:val="00734A5B"/>
    <w:rsid w:val="00734C34"/>
    <w:rsid w:val="00734E25"/>
    <w:rsid w:val="00734E7C"/>
    <w:rsid w:val="00735E56"/>
    <w:rsid w:val="00736D74"/>
    <w:rsid w:val="00744E76"/>
    <w:rsid w:val="00745A5D"/>
    <w:rsid w:val="00746CA6"/>
    <w:rsid w:val="00750704"/>
    <w:rsid w:val="00750A07"/>
    <w:rsid w:val="007511A4"/>
    <w:rsid w:val="00752C90"/>
    <w:rsid w:val="00754281"/>
    <w:rsid w:val="00755B4E"/>
    <w:rsid w:val="00755D78"/>
    <w:rsid w:val="00760A4F"/>
    <w:rsid w:val="00760F5F"/>
    <w:rsid w:val="007629F9"/>
    <w:rsid w:val="00764BAC"/>
    <w:rsid w:val="00765F43"/>
    <w:rsid w:val="007662C7"/>
    <w:rsid w:val="00766EE4"/>
    <w:rsid w:val="007671D2"/>
    <w:rsid w:val="00773592"/>
    <w:rsid w:val="00774CEA"/>
    <w:rsid w:val="00776A09"/>
    <w:rsid w:val="007779BF"/>
    <w:rsid w:val="00780C09"/>
    <w:rsid w:val="00780E06"/>
    <w:rsid w:val="007811A3"/>
    <w:rsid w:val="0078130C"/>
    <w:rsid w:val="00781F0F"/>
    <w:rsid w:val="0078557D"/>
    <w:rsid w:val="00792C88"/>
    <w:rsid w:val="007938B2"/>
    <w:rsid w:val="00796B4B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D2AB3"/>
    <w:rsid w:val="007E07E2"/>
    <w:rsid w:val="007E32E9"/>
    <w:rsid w:val="007E3C1A"/>
    <w:rsid w:val="007E4E5F"/>
    <w:rsid w:val="007E5899"/>
    <w:rsid w:val="007E63F3"/>
    <w:rsid w:val="007E6B6F"/>
    <w:rsid w:val="007E742C"/>
    <w:rsid w:val="007E7C87"/>
    <w:rsid w:val="007F35BF"/>
    <w:rsid w:val="007F3D9D"/>
    <w:rsid w:val="007F7D6B"/>
    <w:rsid w:val="007F7FC9"/>
    <w:rsid w:val="00801526"/>
    <w:rsid w:val="00802626"/>
    <w:rsid w:val="008028A4"/>
    <w:rsid w:val="0081036D"/>
    <w:rsid w:val="00811513"/>
    <w:rsid w:val="00812848"/>
    <w:rsid w:val="00813540"/>
    <w:rsid w:val="00814659"/>
    <w:rsid w:val="008161DB"/>
    <w:rsid w:val="00816C77"/>
    <w:rsid w:val="00821098"/>
    <w:rsid w:val="008227B5"/>
    <w:rsid w:val="00824114"/>
    <w:rsid w:val="00825803"/>
    <w:rsid w:val="0082610D"/>
    <w:rsid w:val="00831578"/>
    <w:rsid w:val="00831C40"/>
    <w:rsid w:val="00832062"/>
    <w:rsid w:val="00832E63"/>
    <w:rsid w:val="008367CD"/>
    <w:rsid w:val="00836E71"/>
    <w:rsid w:val="00841D79"/>
    <w:rsid w:val="00845013"/>
    <w:rsid w:val="00845CF1"/>
    <w:rsid w:val="00847D43"/>
    <w:rsid w:val="008508FE"/>
    <w:rsid w:val="00850FDF"/>
    <w:rsid w:val="00853A90"/>
    <w:rsid w:val="00863493"/>
    <w:rsid w:val="0086367A"/>
    <w:rsid w:val="00865110"/>
    <w:rsid w:val="008744B3"/>
    <w:rsid w:val="008768CA"/>
    <w:rsid w:val="0088118B"/>
    <w:rsid w:val="0088294B"/>
    <w:rsid w:val="008878FB"/>
    <w:rsid w:val="00890F8B"/>
    <w:rsid w:val="00891AAC"/>
    <w:rsid w:val="00897669"/>
    <w:rsid w:val="008A4439"/>
    <w:rsid w:val="008A6552"/>
    <w:rsid w:val="008B0185"/>
    <w:rsid w:val="008B0B7A"/>
    <w:rsid w:val="008B0C71"/>
    <w:rsid w:val="008B0C9D"/>
    <w:rsid w:val="008B480C"/>
    <w:rsid w:val="008B7F92"/>
    <w:rsid w:val="008C27B3"/>
    <w:rsid w:val="008C50B5"/>
    <w:rsid w:val="008C7055"/>
    <w:rsid w:val="008C7D7A"/>
    <w:rsid w:val="008D392B"/>
    <w:rsid w:val="008D4C5F"/>
    <w:rsid w:val="008D5F9C"/>
    <w:rsid w:val="008D70D3"/>
    <w:rsid w:val="008E2D32"/>
    <w:rsid w:val="008E3B11"/>
    <w:rsid w:val="008E53DB"/>
    <w:rsid w:val="008E6F93"/>
    <w:rsid w:val="008E77B9"/>
    <w:rsid w:val="008F044C"/>
    <w:rsid w:val="008F14EB"/>
    <w:rsid w:val="008F1D40"/>
    <w:rsid w:val="008F21E2"/>
    <w:rsid w:val="008F2546"/>
    <w:rsid w:val="008F2B8A"/>
    <w:rsid w:val="008F5127"/>
    <w:rsid w:val="008F552F"/>
    <w:rsid w:val="008F58CC"/>
    <w:rsid w:val="008F6767"/>
    <w:rsid w:val="008F6DE2"/>
    <w:rsid w:val="009009CE"/>
    <w:rsid w:val="0090271F"/>
    <w:rsid w:val="00902E23"/>
    <w:rsid w:val="009055B5"/>
    <w:rsid w:val="0091348E"/>
    <w:rsid w:val="00916DD4"/>
    <w:rsid w:val="00916E41"/>
    <w:rsid w:val="009222EE"/>
    <w:rsid w:val="009225D1"/>
    <w:rsid w:val="00924312"/>
    <w:rsid w:val="0092666B"/>
    <w:rsid w:val="00926B86"/>
    <w:rsid w:val="00927A8B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44EB"/>
    <w:rsid w:val="009553FE"/>
    <w:rsid w:val="00956C78"/>
    <w:rsid w:val="009605FB"/>
    <w:rsid w:val="0096192B"/>
    <w:rsid w:val="00963B9B"/>
    <w:rsid w:val="009660B9"/>
    <w:rsid w:val="00967EA0"/>
    <w:rsid w:val="009741DA"/>
    <w:rsid w:val="00984306"/>
    <w:rsid w:val="0098739F"/>
    <w:rsid w:val="0099005E"/>
    <w:rsid w:val="009915D1"/>
    <w:rsid w:val="00992C67"/>
    <w:rsid w:val="00993CE5"/>
    <w:rsid w:val="00996880"/>
    <w:rsid w:val="009A08D8"/>
    <w:rsid w:val="009A4219"/>
    <w:rsid w:val="009A4388"/>
    <w:rsid w:val="009A4756"/>
    <w:rsid w:val="009A5D76"/>
    <w:rsid w:val="009A7427"/>
    <w:rsid w:val="009A7DF8"/>
    <w:rsid w:val="009B2463"/>
    <w:rsid w:val="009B3577"/>
    <w:rsid w:val="009B4ACB"/>
    <w:rsid w:val="009C0826"/>
    <w:rsid w:val="009C0C3B"/>
    <w:rsid w:val="009C64FC"/>
    <w:rsid w:val="009C66B7"/>
    <w:rsid w:val="009D1B1D"/>
    <w:rsid w:val="009D3402"/>
    <w:rsid w:val="009D4CC4"/>
    <w:rsid w:val="009D60FE"/>
    <w:rsid w:val="009D656D"/>
    <w:rsid w:val="009D6ACA"/>
    <w:rsid w:val="009D6D0A"/>
    <w:rsid w:val="009E1644"/>
    <w:rsid w:val="009E7E4E"/>
    <w:rsid w:val="009F37B7"/>
    <w:rsid w:val="009F4BBD"/>
    <w:rsid w:val="009F4E6B"/>
    <w:rsid w:val="009F5ED0"/>
    <w:rsid w:val="009F79D3"/>
    <w:rsid w:val="00A00F65"/>
    <w:rsid w:val="00A03730"/>
    <w:rsid w:val="00A0535F"/>
    <w:rsid w:val="00A10F02"/>
    <w:rsid w:val="00A12473"/>
    <w:rsid w:val="00A12811"/>
    <w:rsid w:val="00A14F1B"/>
    <w:rsid w:val="00A164B4"/>
    <w:rsid w:val="00A21C6D"/>
    <w:rsid w:val="00A21FB9"/>
    <w:rsid w:val="00A26402"/>
    <w:rsid w:val="00A3115D"/>
    <w:rsid w:val="00A337BE"/>
    <w:rsid w:val="00A36DB2"/>
    <w:rsid w:val="00A412D2"/>
    <w:rsid w:val="00A43323"/>
    <w:rsid w:val="00A447CC"/>
    <w:rsid w:val="00A45E46"/>
    <w:rsid w:val="00A47DCE"/>
    <w:rsid w:val="00A53724"/>
    <w:rsid w:val="00A539CD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67C32"/>
    <w:rsid w:val="00A71580"/>
    <w:rsid w:val="00A72BFC"/>
    <w:rsid w:val="00A733AF"/>
    <w:rsid w:val="00A74BD1"/>
    <w:rsid w:val="00A773BB"/>
    <w:rsid w:val="00A77D7D"/>
    <w:rsid w:val="00A815AC"/>
    <w:rsid w:val="00A82346"/>
    <w:rsid w:val="00A853B8"/>
    <w:rsid w:val="00A90170"/>
    <w:rsid w:val="00A93E07"/>
    <w:rsid w:val="00A952E2"/>
    <w:rsid w:val="00A96BCF"/>
    <w:rsid w:val="00AA140D"/>
    <w:rsid w:val="00AA499D"/>
    <w:rsid w:val="00AA686D"/>
    <w:rsid w:val="00AB1C51"/>
    <w:rsid w:val="00AB37EB"/>
    <w:rsid w:val="00AB3C9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3F19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60AB"/>
    <w:rsid w:val="00B278E8"/>
    <w:rsid w:val="00B30987"/>
    <w:rsid w:val="00B30D87"/>
    <w:rsid w:val="00B31D7A"/>
    <w:rsid w:val="00B3259C"/>
    <w:rsid w:val="00B34F73"/>
    <w:rsid w:val="00B35288"/>
    <w:rsid w:val="00B36335"/>
    <w:rsid w:val="00B40982"/>
    <w:rsid w:val="00B40C77"/>
    <w:rsid w:val="00B40FE9"/>
    <w:rsid w:val="00B43307"/>
    <w:rsid w:val="00B47CC5"/>
    <w:rsid w:val="00B47EA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6A0E"/>
    <w:rsid w:val="00B77F1B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8A3"/>
    <w:rsid w:val="00B9431B"/>
    <w:rsid w:val="00B94DCF"/>
    <w:rsid w:val="00B9513B"/>
    <w:rsid w:val="00B96BBD"/>
    <w:rsid w:val="00B97E1C"/>
    <w:rsid w:val="00BA291C"/>
    <w:rsid w:val="00BA4E7A"/>
    <w:rsid w:val="00BB2937"/>
    <w:rsid w:val="00BB33B8"/>
    <w:rsid w:val="00BB6EFE"/>
    <w:rsid w:val="00BC0F1A"/>
    <w:rsid w:val="00BC0F7D"/>
    <w:rsid w:val="00BC3AF0"/>
    <w:rsid w:val="00BC3C95"/>
    <w:rsid w:val="00BC5E93"/>
    <w:rsid w:val="00BC6FFD"/>
    <w:rsid w:val="00BC79E3"/>
    <w:rsid w:val="00BC7AD6"/>
    <w:rsid w:val="00BD1320"/>
    <w:rsid w:val="00BD4758"/>
    <w:rsid w:val="00BD67F9"/>
    <w:rsid w:val="00BE10F8"/>
    <w:rsid w:val="00BF179A"/>
    <w:rsid w:val="00BF3A16"/>
    <w:rsid w:val="00BF6E01"/>
    <w:rsid w:val="00C00912"/>
    <w:rsid w:val="00C01BC4"/>
    <w:rsid w:val="00C01EDE"/>
    <w:rsid w:val="00C01F84"/>
    <w:rsid w:val="00C047B4"/>
    <w:rsid w:val="00C06108"/>
    <w:rsid w:val="00C075C9"/>
    <w:rsid w:val="00C12329"/>
    <w:rsid w:val="00C12CA7"/>
    <w:rsid w:val="00C134E7"/>
    <w:rsid w:val="00C13E9E"/>
    <w:rsid w:val="00C22B46"/>
    <w:rsid w:val="00C27F50"/>
    <w:rsid w:val="00C27F55"/>
    <w:rsid w:val="00C31B6F"/>
    <w:rsid w:val="00C33079"/>
    <w:rsid w:val="00C332A9"/>
    <w:rsid w:val="00C372A3"/>
    <w:rsid w:val="00C4117E"/>
    <w:rsid w:val="00C4181B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66EDF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0C83"/>
    <w:rsid w:val="00C811E8"/>
    <w:rsid w:val="00C81456"/>
    <w:rsid w:val="00C85B4C"/>
    <w:rsid w:val="00C8718E"/>
    <w:rsid w:val="00C91BAC"/>
    <w:rsid w:val="00C92CF0"/>
    <w:rsid w:val="00C93014"/>
    <w:rsid w:val="00C93F40"/>
    <w:rsid w:val="00CA25C4"/>
    <w:rsid w:val="00CA3D0C"/>
    <w:rsid w:val="00CA44F3"/>
    <w:rsid w:val="00CB0214"/>
    <w:rsid w:val="00CB31FC"/>
    <w:rsid w:val="00CB7B37"/>
    <w:rsid w:val="00CC22F4"/>
    <w:rsid w:val="00CC30C9"/>
    <w:rsid w:val="00CC4F13"/>
    <w:rsid w:val="00CC7D37"/>
    <w:rsid w:val="00CD4DD6"/>
    <w:rsid w:val="00CD509B"/>
    <w:rsid w:val="00CE3F36"/>
    <w:rsid w:val="00CE5992"/>
    <w:rsid w:val="00CE69B6"/>
    <w:rsid w:val="00CE717B"/>
    <w:rsid w:val="00CE7FAA"/>
    <w:rsid w:val="00CF1999"/>
    <w:rsid w:val="00CF3058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5FA2"/>
    <w:rsid w:val="00D06DBF"/>
    <w:rsid w:val="00D118D7"/>
    <w:rsid w:val="00D13003"/>
    <w:rsid w:val="00D13C4A"/>
    <w:rsid w:val="00D14891"/>
    <w:rsid w:val="00D166B6"/>
    <w:rsid w:val="00D1679D"/>
    <w:rsid w:val="00D219C9"/>
    <w:rsid w:val="00D27F81"/>
    <w:rsid w:val="00D30D30"/>
    <w:rsid w:val="00D31AF6"/>
    <w:rsid w:val="00D351EF"/>
    <w:rsid w:val="00D363F8"/>
    <w:rsid w:val="00D374CC"/>
    <w:rsid w:val="00D45BFE"/>
    <w:rsid w:val="00D470F8"/>
    <w:rsid w:val="00D50F40"/>
    <w:rsid w:val="00D52644"/>
    <w:rsid w:val="00D5293D"/>
    <w:rsid w:val="00D54CB1"/>
    <w:rsid w:val="00D57D18"/>
    <w:rsid w:val="00D603C5"/>
    <w:rsid w:val="00D60C46"/>
    <w:rsid w:val="00D610D1"/>
    <w:rsid w:val="00D61220"/>
    <w:rsid w:val="00D617A9"/>
    <w:rsid w:val="00D61B3C"/>
    <w:rsid w:val="00D65113"/>
    <w:rsid w:val="00D65604"/>
    <w:rsid w:val="00D65797"/>
    <w:rsid w:val="00D6654B"/>
    <w:rsid w:val="00D718A9"/>
    <w:rsid w:val="00D71FCA"/>
    <w:rsid w:val="00D720D5"/>
    <w:rsid w:val="00D72BEB"/>
    <w:rsid w:val="00D738D6"/>
    <w:rsid w:val="00D755EB"/>
    <w:rsid w:val="00D75ED6"/>
    <w:rsid w:val="00D83411"/>
    <w:rsid w:val="00D87B44"/>
    <w:rsid w:val="00D87E00"/>
    <w:rsid w:val="00D9134D"/>
    <w:rsid w:val="00D9296C"/>
    <w:rsid w:val="00DA3404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ACB"/>
    <w:rsid w:val="00DF2B1F"/>
    <w:rsid w:val="00DF4AE2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14D7A"/>
    <w:rsid w:val="00E224A0"/>
    <w:rsid w:val="00E23302"/>
    <w:rsid w:val="00E26EA0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6F7"/>
    <w:rsid w:val="00E5192D"/>
    <w:rsid w:val="00E53600"/>
    <w:rsid w:val="00E53618"/>
    <w:rsid w:val="00E609B7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54CD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69F8"/>
    <w:rsid w:val="00EB763F"/>
    <w:rsid w:val="00EC0CF3"/>
    <w:rsid w:val="00EC0ED1"/>
    <w:rsid w:val="00EC0F54"/>
    <w:rsid w:val="00EC27B2"/>
    <w:rsid w:val="00EC4A25"/>
    <w:rsid w:val="00EC530E"/>
    <w:rsid w:val="00EC6B0E"/>
    <w:rsid w:val="00ED023B"/>
    <w:rsid w:val="00ED15BF"/>
    <w:rsid w:val="00ED1D51"/>
    <w:rsid w:val="00ED6979"/>
    <w:rsid w:val="00ED6980"/>
    <w:rsid w:val="00EE3280"/>
    <w:rsid w:val="00EE5524"/>
    <w:rsid w:val="00EE63F4"/>
    <w:rsid w:val="00EF2A43"/>
    <w:rsid w:val="00EF3AAD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11F7"/>
    <w:rsid w:val="00F22254"/>
    <w:rsid w:val="00F22EC7"/>
    <w:rsid w:val="00F24297"/>
    <w:rsid w:val="00F24C5B"/>
    <w:rsid w:val="00F264AF"/>
    <w:rsid w:val="00F27023"/>
    <w:rsid w:val="00F326EB"/>
    <w:rsid w:val="00F32C90"/>
    <w:rsid w:val="00F35248"/>
    <w:rsid w:val="00F355F2"/>
    <w:rsid w:val="00F372A7"/>
    <w:rsid w:val="00F4454C"/>
    <w:rsid w:val="00F44F3F"/>
    <w:rsid w:val="00F4543C"/>
    <w:rsid w:val="00F506D3"/>
    <w:rsid w:val="00F5199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2FBE"/>
    <w:rsid w:val="00F85385"/>
    <w:rsid w:val="00F85BF5"/>
    <w:rsid w:val="00F87C84"/>
    <w:rsid w:val="00F91C8E"/>
    <w:rsid w:val="00F92CAA"/>
    <w:rsid w:val="00F93ABF"/>
    <w:rsid w:val="00F95E66"/>
    <w:rsid w:val="00FA1266"/>
    <w:rsid w:val="00FA2CE7"/>
    <w:rsid w:val="00FA4D1E"/>
    <w:rsid w:val="00FA56D6"/>
    <w:rsid w:val="00FA5E00"/>
    <w:rsid w:val="00FA62F8"/>
    <w:rsid w:val="00FA7C47"/>
    <w:rsid w:val="00FB1000"/>
    <w:rsid w:val="00FB11F5"/>
    <w:rsid w:val="00FB5201"/>
    <w:rsid w:val="00FB6557"/>
    <w:rsid w:val="00FC1192"/>
    <w:rsid w:val="00FC1F3A"/>
    <w:rsid w:val="00FC21F7"/>
    <w:rsid w:val="00FC2605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docId w15:val="{B136FA80-5F5F-4F76-9C43-DAEE3CBB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1F7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uiPriority w:val="39"/>
    <w:rsid w:val="00387C93"/>
    <w:pPr>
      <w:ind w:left="1985" w:hanging="1985"/>
    </w:pPr>
  </w:style>
  <w:style w:type="paragraph" w:styleId="TOC7">
    <w:name w:val="toc 7"/>
    <w:basedOn w:val="TOC6"/>
    <w:next w:val="Normal"/>
    <w:uiPriority w:val="39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qFormat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qFormat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qFormat/>
    <w:rsid w:val="00EA306E"/>
    <w:rPr>
      <w:rFonts w:eastAsia="Times New Roman"/>
    </w:rPr>
  </w:style>
  <w:style w:type="paragraph" w:customStyle="1" w:styleId="B4">
    <w:name w:val="B4"/>
    <w:basedOn w:val="List4"/>
    <w:link w:val="B4Char"/>
    <w:qFormat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qFormat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qFormat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87C93"/>
    <w:pPr>
      <w:framePr w:wrap="notBeside" w:y="16161"/>
    </w:pPr>
  </w:style>
  <w:style w:type="paragraph" w:styleId="Index1">
    <w:name w:val="index 1"/>
    <w:basedOn w:val="Normal"/>
    <w:qFormat/>
    <w:rsid w:val="00387C93"/>
    <w:pPr>
      <w:keepLines/>
      <w:spacing w:after="0"/>
    </w:pPr>
  </w:style>
  <w:style w:type="paragraph" w:styleId="Index2">
    <w:name w:val="index 2"/>
    <w:basedOn w:val="Index1"/>
    <w:qFormat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qFormat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qFormat/>
    <w:rsid w:val="00B805D4"/>
    <w:pPr>
      <w:numPr>
        <w:numId w:val="1"/>
      </w:numPr>
      <w:overflowPunct/>
      <w:autoSpaceDE/>
      <w:autoSpaceDN/>
      <w:adjustRightInd/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apple-converted-space">
    <w:name w:val="apple-converted-space"/>
    <w:basedOn w:val="DefaultParagraphFont"/>
    <w:rsid w:val="003155C3"/>
  </w:style>
  <w:style w:type="paragraph" w:styleId="CommentSubject">
    <w:name w:val="annotation subject"/>
    <w:basedOn w:val="CommentText"/>
    <w:next w:val="CommentText"/>
    <w:link w:val="CommentSubjectChar"/>
    <w:qFormat/>
    <w:rsid w:val="00381A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81A6D"/>
    <w:rPr>
      <w:rFonts w:eastAsia="Times New Roman"/>
      <w:b/>
      <w:bCs/>
      <w:lang w:eastAsia="en-US"/>
    </w:rPr>
  </w:style>
  <w:style w:type="character" w:customStyle="1" w:styleId="B1Zchn">
    <w:name w:val="B1 Zchn"/>
    <w:qFormat/>
    <w:rsid w:val="00701663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0A6ED8"/>
  </w:style>
  <w:style w:type="paragraph" w:customStyle="1" w:styleId="B8">
    <w:name w:val="B8"/>
    <w:basedOn w:val="B7"/>
    <w:qFormat/>
    <w:rsid w:val="000A6ED8"/>
    <w:pPr>
      <w:ind w:left="2552"/>
      <w:textAlignment w:val="baseline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0A6ED8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0A6ED8"/>
    <w:pPr>
      <w:ind w:left="2836"/>
    </w:pPr>
  </w:style>
  <w:style w:type="paragraph" w:customStyle="1" w:styleId="B10">
    <w:name w:val="B10"/>
    <w:basedOn w:val="B5"/>
    <w:link w:val="B10Char"/>
    <w:qFormat/>
    <w:rsid w:val="000A6ED8"/>
    <w:pPr>
      <w:ind w:left="3119"/>
      <w:textAlignment w:val="baseline"/>
    </w:pPr>
  </w:style>
  <w:style w:type="character" w:customStyle="1" w:styleId="B10Char">
    <w:name w:val="B10 Char"/>
    <w:basedOn w:val="B5Char"/>
    <w:link w:val="B10"/>
    <w:rsid w:val="000A6ED8"/>
    <w:rPr>
      <w:rFonts w:eastAsia="Times New Roman"/>
    </w:rPr>
  </w:style>
  <w:style w:type="character" w:customStyle="1" w:styleId="B3Char">
    <w:name w:val="B3 Char"/>
    <w:rsid w:val="000A6ED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A6ED8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A6ED8"/>
  </w:style>
  <w:style w:type="character" w:customStyle="1" w:styleId="CharChar3">
    <w:name w:val="Char Char3"/>
    <w:rsid w:val="000A6ED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A6ED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A6ED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A6ED8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0A6ED8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A6ED8"/>
    <w:rPr>
      <w:rFonts w:eastAsia="Times New Roman"/>
    </w:rPr>
  </w:style>
  <w:style w:type="character" w:customStyle="1" w:styleId="TALChar">
    <w:name w:val="TAL Char"/>
    <w:qFormat/>
    <w:locked/>
    <w:rsid w:val="000A6ED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A6ED8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A6ED8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986C1A-9B6C-4021-BE4E-62D69CB437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8671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Xuelong Wang</cp:lastModifiedBy>
  <cp:revision>72</cp:revision>
  <cp:lastPrinted>2020-12-18T20:15:00Z</cp:lastPrinted>
  <dcterms:created xsi:type="dcterms:W3CDTF">2022-03-03T11:44:00Z</dcterms:created>
  <dcterms:modified xsi:type="dcterms:W3CDTF">2022-08-30T02:46:00Z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